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>
      <w:bookmarkStart w:id="0" w:name="_GoBack"/>
      <w:bookmarkEnd w:id="0"/>
    </w:p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A139E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 kolektoru 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3A1A57">
              <w:rPr>
                <w:rFonts w:ascii="Arial" w:hAnsi="Arial" w:cs="Arial"/>
                <w:b/>
                <w:sz w:val="36"/>
                <w:szCs w:val="36"/>
              </w:rPr>
              <w:t>27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F1 - TECHNOLOGICKÁ ČÁST</w:t>
            </w:r>
          </w:p>
          <w:p w:rsidR="00AB61CF" w:rsidRPr="00D554AA" w:rsidRDefault="00944E20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TECHNICKÁ ZPRÁVA</w:t>
            </w:r>
            <w:r w:rsidR="0081011E"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6C0D4E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Vypracoval:</w:t>
            </w:r>
            <w:r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477F60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477F60">
              <w:rPr>
                <w:rFonts w:ascii="Arial" w:hAnsi="Arial" w:cs="Arial"/>
                <w:b/>
                <w:sz w:val="24"/>
              </w:rPr>
              <w:t>8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676FB1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40</w:t>
            </w:r>
            <w:r w:rsidR="00902E71">
              <w:rPr>
                <w:rFonts w:ascii="Arial" w:hAnsi="Arial" w:cs="Arial"/>
                <w:b/>
                <w:sz w:val="24"/>
              </w:rPr>
              <w:t>7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882BE9" w:rsidP="007C02F0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7C02F0">
              <w:rPr>
                <w:rFonts w:ascii="Arial" w:hAnsi="Arial" w:cs="Arial"/>
                <w:b/>
                <w:sz w:val="24"/>
              </w:rPr>
              <w:t>září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676FB1"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589" w:rsidRDefault="00D96589">
      <w:r>
        <w:separator/>
      </w:r>
    </w:p>
  </w:endnote>
  <w:endnote w:type="continuationSeparator" w:id="0">
    <w:p w:rsidR="00D96589" w:rsidRDefault="00D96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554AA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589" w:rsidRDefault="00D96589">
      <w:r>
        <w:separator/>
      </w:r>
    </w:p>
  </w:footnote>
  <w:footnote w:type="continuationSeparator" w:id="0">
    <w:p w:rsidR="00D96589" w:rsidRDefault="00D96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50BD8"/>
    <w:rsid w:val="000540CE"/>
    <w:rsid w:val="00083EC7"/>
    <w:rsid w:val="000B75F8"/>
    <w:rsid w:val="000D23C2"/>
    <w:rsid w:val="000E16B4"/>
    <w:rsid w:val="0010580C"/>
    <w:rsid w:val="0013377C"/>
    <w:rsid w:val="001769D4"/>
    <w:rsid w:val="00195F95"/>
    <w:rsid w:val="0019748F"/>
    <w:rsid w:val="001B27AA"/>
    <w:rsid w:val="001B2957"/>
    <w:rsid w:val="001B43C8"/>
    <w:rsid w:val="001D65B4"/>
    <w:rsid w:val="001F0151"/>
    <w:rsid w:val="00212F04"/>
    <w:rsid w:val="002226B4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43A16"/>
    <w:rsid w:val="00665F71"/>
    <w:rsid w:val="00676FB1"/>
    <w:rsid w:val="0069034B"/>
    <w:rsid w:val="00695D34"/>
    <w:rsid w:val="006C0D4E"/>
    <w:rsid w:val="006C4696"/>
    <w:rsid w:val="006E2CE3"/>
    <w:rsid w:val="00714424"/>
    <w:rsid w:val="00735E31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9308E"/>
    <w:rsid w:val="00BC78C0"/>
    <w:rsid w:val="00BD5195"/>
    <w:rsid w:val="00BF25D5"/>
    <w:rsid w:val="00C24523"/>
    <w:rsid w:val="00C75D5C"/>
    <w:rsid w:val="00C860D5"/>
    <w:rsid w:val="00C910C6"/>
    <w:rsid w:val="00CD1B53"/>
    <w:rsid w:val="00CE35B8"/>
    <w:rsid w:val="00D02FC7"/>
    <w:rsid w:val="00D176B6"/>
    <w:rsid w:val="00D3548B"/>
    <w:rsid w:val="00D50863"/>
    <w:rsid w:val="00D554AA"/>
    <w:rsid w:val="00D706BF"/>
    <w:rsid w:val="00D74FC0"/>
    <w:rsid w:val="00D96589"/>
    <w:rsid w:val="00DA53D4"/>
    <w:rsid w:val="00DB6DC4"/>
    <w:rsid w:val="00DC44FE"/>
    <w:rsid w:val="00E10E30"/>
    <w:rsid w:val="00E55116"/>
    <w:rsid w:val="00E74C6D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1</TotalTime>
  <Pages>1</Pages>
  <Words>64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Václav Remuta</Company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5</cp:revision>
  <cp:lastPrinted>2015-10-29T09:12:00Z</cp:lastPrinted>
  <dcterms:created xsi:type="dcterms:W3CDTF">2015-10-29T09:13:00Z</dcterms:created>
  <dcterms:modified xsi:type="dcterms:W3CDTF">2015-10-29T21:12:00Z</dcterms:modified>
</cp:coreProperties>
</file>